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AC031" w14:textId="77777777" w:rsidR="00701059" w:rsidRDefault="00701059" w:rsidP="00701059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James BLOUNT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4B9BFC21" w14:textId="77777777" w:rsidR="00701059" w:rsidRDefault="00701059" w:rsidP="00701059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3A246025" w14:textId="77777777" w:rsidR="00701059" w:rsidRDefault="00701059" w:rsidP="00701059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</w:p>
    <w:p w14:paraId="20894356" w14:textId="77777777" w:rsidR="00701059" w:rsidRDefault="00701059" w:rsidP="00701059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</w:p>
    <w:p w14:paraId="4CE8F031" w14:textId="77777777" w:rsidR="00701059" w:rsidRDefault="00701059" w:rsidP="00701059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>He led a group of three archers on service in France.</w:t>
      </w:r>
    </w:p>
    <w:p w14:paraId="1F535940" w14:textId="77777777" w:rsidR="00701059" w:rsidRPr="00065994" w:rsidRDefault="00701059" w:rsidP="00701059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4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5B93B0BC" w14:textId="77777777" w:rsidR="00701059" w:rsidRDefault="00701059" w:rsidP="00701059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4BEFF6E3" w14:textId="77777777" w:rsidR="00701059" w:rsidRDefault="00701059" w:rsidP="0070105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FDF2D18" w14:textId="77777777" w:rsidR="00701059" w:rsidRDefault="00701059" w:rsidP="0070105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FD1C843" w14:textId="77777777" w:rsidR="00701059" w:rsidRDefault="00701059" w:rsidP="00701059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March 2023</w:t>
      </w:r>
    </w:p>
    <w:p w14:paraId="0F02B88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9E48E" w14:textId="77777777" w:rsidR="00701059" w:rsidRDefault="00701059" w:rsidP="009139A6">
      <w:r>
        <w:separator/>
      </w:r>
    </w:p>
  </w:endnote>
  <w:endnote w:type="continuationSeparator" w:id="0">
    <w:p w14:paraId="65BB5858" w14:textId="77777777" w:rsidR="00701059" w:rsidRDefault="0070105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AF8B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CDDA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13A0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CD971" w14:textId="77777777" w:rsidR="00701059" w:rsidRDefault="00701059" w:rsidP="009139A6">
      <w:r>
        <w:separator/>
      </w:r>
    </w:p>
  </w:footnote>
  <w:footnote w:type="continuationSeparator" w:id="0">
    <w:p w14:paraId="258BDE65" w14:textId="77777777" w:rsidR="00701059" w:rsidRDefault="0070105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A946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ED03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D4C2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059"/>
    <w:rsid w:val="000666E0"/>
    <w:rsid w:val="002510B7"/>
    <w:rsid w:val="005C130B"/>
    <w:rsid w:val="00701059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77EAFE"/>
  <w15:chartTrackingRefBased/>
  <w15:docId w15:val="{94C89BB2-8C9C-4965-9E10-5E6D7E0CF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2023-06-30T18:00:00Z</dcterms:created>
  <dcterms:modified xsi:type="dcterms:W3CDTF">2023-06-30T18:01:00Z</dcterms:modified>
</cp:coreProperties>
</file>